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67BDC" w:rsidRPr="00167BDC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proofErr w:type="spellStart"/>
            <w:r w:rsidRPr="00167BD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Plasmid</w:t>
            </w:r>
            <w:proofErr w:type="spellEnd"/>
            <w:r w:rsidRPr="00167BD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7BD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Miniprep</w:t>
            </w:r>
            <w:proofErr w:type="spellEnd"/>
            <w:r w:rsidRPr="00167BD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7BDC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Kit</w:t>
            </w:r>
            <w:proofErr w:type="spellEnd"/>
          </w:p>
        </w:tc>
      </w:tr>
      <w:tr w:rsidR="00167BDC" w:rsidRPr="00167BDC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67BDC" w:rsidRPr="00167BD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67BDC" w:rsidRPr="00167BDC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7BD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7BD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67BD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67BD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67BD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67BDC" w:rsidRPr="00167BDC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167BDC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250 </w:t>
            </w:r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>παρασκευές (</w:t>
            </w:r>
            <w:r w:rsidRPr="00167BDC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preps)</w:t>
            </w:r>
          </w:p>
        </w:tc>
        <w:tc>
          <w:tcPr>
            <w:tcW w:w="1080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67BDC" w:rsidRPr="00167BDC" w:rsidTr="00A6161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Απόδοση DNA </w:t>
            </w:r>
            <w:proofErr w:type="spellStart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>πλασμιδίου</w:t>
            </w:r>
            <w:proofErr w:type="spellEnd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>εως</w:t>
            </w:r>
            <w:proofErr w:type="spellEnd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20 </w:t>
            </w:r>
            <w:proofErr w:type="spellStart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>μg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67BDC" w:rsidRPr="00167BDC" w:rsidTr="00A6161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Όγκος </w:t>
            </w:r>
            <w:proofErr w:type="spellStart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>έκλουσης</w:t>
            </w:r>
            <w:proofErr w:type="spellEnd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≥ 30 </w:t>
            </w:r>
            <w:proofErr w:type="spellStart"/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>μl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167BDC" w:rsidRPr="00167BDC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hAnsi="Tahoma" w:cs="Tahoma"/>
                <w:color w:val="000000"/>
                <w:sz w:val="18"/>
                <w:szCs w:val="18"/>
              </w:rPr>
              <w:t>Καθαρότητα DNA A260/280 &gt; 1,8 και A260/230 &gt; 1,8</w:t>
            </w:r>
          </w:p>
        </w:tc>
        <w:tc>
          <w:tcPr>
            <w:tcW w:w="1080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167BDC" w:rsidRPr="00167BDC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67BD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67BD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67BDC" w:rsidRPr="00167BDC" w:rsidRDefault="00167BDC" w:rsidP="00167BD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67BD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167BDC" w:rsidRDefault="00B43CAA" w:rsidP="00167BDC">
      <w:bookmarkStart w:id="0" w:name="_GoBack"/>
      <w:bookmarkEnd w:id="0"/>
    </w:p>
    <w:sectPr w:rsidR="00B43CAA" w:rsidRPr="00167B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67BDC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53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2025-11-24T09:08:00Z</dcterms:created>
  <dcterms:modified xsi:type="dcterms:W3CDTF">2025-11-24T09:08:00Z</dcterms:modified>
</cp:coreProperties>
</file>